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C71" w:rsidRPr="002D5BE4" w:rsidRDefault="0099377D" w:rsidP="00E1287C">
      <w:pPr>
        <w:rPr>
          <w:sz w:val="32"/>
          <w:szCs w:val="32"/>
        </w:rPr>
      </w:pPr>
      <w:r>
        <w:rPr>
          <w:sz w:val="32"/>
          <w:szCs w:val="32"/>
        </w:rPr>
        <w:t xml:space="preserve">Турнир, посвященный 22 годовщине образования ПМР: Дети не ст.2000г.р.  (Тирасполь, 25–29авг. 2012г.) </w:t>
      </w:r>
    </w:p>
    <w:p w:rsidR="00302C71" w:rsidRDefault="00302C71" w:rsidP="00302C71">
      <w:pPr>
        <w:jc w:val="center"/>
      </w:pPr>
    </w:p>
    <w:p w:rsidR="00302C71" w:rsidRDefault="00302C71" w:rsidP="00302C71">
      <w:pPr>
        <w:jc w:val="center"/>
      </w:pPr>
    </w:p>
    <w:p w:rsidR="00302C71" w:rsidRDefault="00302C71" w:rsidP="00302C71">
      <w:pPr>
        <w:jc w:val="center"/>
      </w:pPr>
      <w:r>
        <w:t>КАРТО</w:t>
      </w:r>
      <w:r w:rsidR="00315CF2">
        <w:t xml:space="preserve">ЧКА УЧАСТНИКА </w:t>
      </w:r>
    </w:p>
    <w:p w:rsidR="00302C71" w:rsidRDefault="00302C71" w:rsidP="00302C71">
      <w:pPr>
        <w:jc w:val="center"/>
      </w:pPr>
    </w:p>
    <w:p w:rsidR="00302C71" w:rsidRPr="00BB4810" w:rsidRDefault="00A55077" w:rsidP="00302C71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02C71" w:rsidRDefault="003228D4" w:rsidP="003228D4">
      <w:pPr>
        <w:tabs>
          <w:tab w:val="left" w:pos="255"/>
          <w:tab w:val="left" w:pos="5535"/>
        </w:tabs>
      </w:pPr>
      <w:r>
        <w:tab/>
      </w:r>
      <w:r w:rsidR="0099377D">
        <w:rPr>
          <w:sz w:val="28"/>
          <w:szCs w:val="28"/>
        </w:rPr>
        <w:t>25</w:t>
      </w:r>
      <w:r w:rsidRPr="002D5BE4">
        <w:rPr>
          <w:sz w:val="28"/>
          <w:szCs w:val="28"/>
        </w:rPr>
        <w:t xml:space="preserve"> – 29 авг. 2012г.</w:t>
      </w:r>
      <w:r w:rsidR="00A1214D">
        <w:tab/>
        <w:t xml:space="preserve">    </w:t>
      </w:r>
      <w:r w:rsidRPr="002D5BE4">
        <w:rPr>
          <w:sz w:val="28"/>
          <w:szCs w:val="28"/>
        </w:rPr>
        <w:t>Балыка Валерия, 1418</w:t>
      </w:r>
    </w:p>
    <w:p w:rsidR="00302C71" w:rsidRDefault="00302C71" w:rsidP="00302C71">
      <w:r>
        <w:t>-----------------------------------                                           ---------------------------------------------</w:t>
      </w:r>
    </w:p>
    <w:p w:rsidR="00302C71" w:rsidRPr="00BB4810" w:rsidRDefault="00302C71" w:rsidP="00302C71">
      <w:pPr>
        <w:rPr>
          <w:sz w:val="20"/>
          <w:szCs w:val="20"/>
        </w:rPr>
      </w:pPr>
      <w:r w:rsidRPr="00BB4810">
        <w:rPr>
          <w:sz w:val="20"/>
          <w:szCs w:val="20"/>
        </w:rPr>
        <w:t xml:space="preserve"> </w:t>
      </w:r>
      <w:r w:rsidR="00A55077">
        <w:rPr>
          <w:sz w:val="20"/>
          <w:szCs w:val="20"/>
        </w:rPr>
        <w:t xml:space="preserve">         </w:t>
      </w:r>
      <w:r w:rsidRPr="00BB4810">
        <w:rPr>
          <w:sz w:val="20"/>
          <w:szCs w:val="20"/>
        </w:rPr>
        <w:t xml:space="preserve">(Сроки проведения)                                                             </w:t>
      </w:r>
      <w:r w:rsidR="00A55077">
        <w:rPr>
          <w:sz w:val="20"/>
          <w:szCs w:val="20"/>
        </w:rPr>
        <w:t xml:space="preserve">                  </w:t>
      </w:r>
      <w:r w:rsidR="003228D4">
        <w:rPr>
          <w:sz w:val="20"/>
          <w:szCs w:val="20"/>
        </w:rPr>
        <w:t>(Фамилия, И.О., рейтинг</w:t>
      </w:r>
      <w:r w:rsidRPr="00BB4810">
        <w:rPr>
          <w:sz w:val="20"/>
          <w:szCs w:val="20"/>
        </w:rPr>
        <w:t xml:space="preserve">)  </w:t>
      </w:r>
    </w:p>
    <w:p w:rsidR="00302C71" w:rsidRPr="00BB4810" w:rsidRDefault="00302C71" w:rsidP="00302C71">
      <w:pPr>
        <w:rPr>
          <w:sz w:val="20"/>
          <w:szCs w:val="20"/>
        </w:rPr>
      </w:pPr>
    </w:p>
    <w:p w:rsidR="00302C71" w:rsidRDefault="00302C71" w:rsidP="00302C7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5"/>
        <w:gridCol w:w="2474"/>
        <w:gridCol w:w="731"/>
        <w:gridCol w:w="1083"/>
        <w:gridCol w:w="1073"/>
        <w:gridCol w:w="1037"/>
        <w:gridCol w:w="1568"/>
        <w:gridCol w:w="980"/>
      </w:tblGrid>
      <w:tr w:rsidR="00F873D5" w:rsidTr="00F873D5">
        <w:tc>
          <w:tcPr>
            <w:tcW w:w="625" w:type="dxa"/>
          </w:tcPr>
          <w:p w:rsidR="00F873D5" w:rsidRDefault="00F873D5" w:rsidP="00302C71">
            <w:r>
              <w:t>Тур</w:t>
            </w:r>
          </w:p>
        </w:tc>
        <w:tc>
          <w:tcPr>
            <w:tcW w:w="2474" w:type="dxa"/>
          </w:tcPr>
          <w:p w:rsidR="00F873D5" w:rsidRDefault="00F873D5" w:rsidP="00302C71">
            <w:r>
              <w:t>Фамилия, имя противника</w:t>
            </w:r>
          </w:p>
        </w:tc>
        <w:tc>
          <w:tcPr>
            <w:tcW w:w="731" w:type="dxa"/>
          </w:tcPr>
          <w:p w:rsidR="00F873D5" w:rsidRDefault="00F873D5" w:rsidP="00302C71">
            <w:proofErr w:type="spellStart"/>
            <w:r>
              <w:t>Разр</w:t>
            </w:r>
            <w:proofErr w:type="spellEnd"/>
            <w:r>
              <w:t>.</w:t>
            </w:r>
          </w:p>
        </w:tc>
        <w:tc>
          <w:tcPr>
            <w:tcW w:w="1083" w:type="dxa"/>
          </w:tcPr>
          <w:p w:rsidR="00F873D5" w:rsidRDefault="00F873D5" w:rsidP="00302C71">
            <w:r>
              <w:t>Рейтинг</w:t>
            </w:r>
          </w:p>
          <w:p w:rsidR="00F873D5" w:rsidRDefault="00F873D5" w:rsidP="00302C71">
            <w:r>
              <w:t xml:space="preserve">(оценка) </w:t>
            </w:r>
          </w:p>
        </w:tc>
        <w:tc>
          <w:tcPr>
            <w:tcW w:w="1073" w:type="dxa"/>
          </w:tcPr>
          <w:p w:rsidR="00F873D5" w:rsidRDefault="00F873D5" w:rsidP="00302C71">
            <w:proofErr w:type="spellStart"/>
            <w:r>
              <w:t>Результ</w:t>
            </w:r>
            <w:proofErr w:type="spellEnd"/>
            <w:r>
              <w:t>.</w:t>
            </w:r>
          </w:p>
        </w:tc>
        <w:tc>
          <w:tcPr>
            <w:tcW w:w="1037" w:type="dxa"/>
          </w:tcPr>
          <w:p w:rsidR="00F873D5" w:rsidRDefault="00F873D5" w:rsidP="00302C71">
            <w:proofErr w:type="spellStart"/>
            <w:r>
              <w:t>Нараст</w:t>
            </w:r>
            <w:proofErr w:type="spellEnd"/>
            <w:r>
              <w:t>. итог</w:t>
            </w:r>
          </w:p>
        </w:tc>
        <w:tc>
          <w:tcPr>
            <w:tcW w:w="1568" w:type="dxa"/>
          </w:tcPr>
          <w:p w:rsidR="00F873D5" w:rsidRDefault="00F873D5" w:rsidP="00302C71">
            <w:r>
              <w:t>Результат противника</w:t>
            </w:r>
          </w:p>
        </w:tc>
        <w:tc>
          <w:tcPr>
            <w:tcW w:w="980" w:type="dxa"/>
          </w:tcPr>
          <w:p w:rsidR="00F873D5" w:rsidRDefault="00F873D5" w:rsidP="00302C71"/>
        </w:tc>
      </w:tr>
      <w:tr w:rsidR="00F873D5" w:rsidTr="00F873D5">
        <w:tc>
          <w:tcPr>
            <w:tcW w:w="625" w:type="dxa"/>
          </w:tcPr>
          <w:p w:rsidR="00F873D5" w:rsidRDefault="00F873D5" w:rsidP="00302C71">
            <w:r>
              <w:t>1</w:t>
            </w:r>
          </w:p>
          <w:p w:rsidR="00F873D5" w:rsidRDefault="00F873D5" w:rsidP="00302C71"/>
        </w:tc>
        <w:tc>
          <w:tcPr>
            <w:tcW w:w="2474" w:type="dxa"/>
          </w:tcPr>
          <w:p w:rsidR="00F873D5" w:rsidRPr="00262B14" w:rsidRDefault="00F873D5" w:rsidP="00302C71">
            <w:pPr>
              <w:rPr>
                <w:sz w:val="28"/>
                <w:szCs w:val="28"/>
              </w:rPr>
            </w:pPr>
            <w:proofErr w:type="spellStart"/>
            <w:r w:rsidRPr="00262B14">
              <w:rPr>
                <w:sz w:val="28"/>
                <w:szCs w:val="28"/>
              </w:rPr>
              <w:t>Мансур</w:t>
            </w:r>
            <w:proofErr w:type="spellEnd"/>
            <w:r w:rsidRPr="00262B14">
              <w:rPr>
                <w:sz w:val="28"/>
                <w:szCs w:val="28"/>
              </w:rPr>
              <w:t xml:space="preserve"> И</w:t>
            </w:r>
            <w:r>
              <w:t>.</w:t>
            </w:r>
          </w:p>
        </w:tc>
        <w:tc>
          <w:tcPr>
            <w:tcW w:w="731" w:type="dxa"/>
          </w:tcPr>
          <w:p w:rsidR="00F873D5" w:rsidRDefault="00F873D5" w:rsidP="00302C71">
            <w:r>
              <w:t xml:space="preserve">   3</w:t>
            </w:r>
          </w:p>
        </w:tc>
        <w:tc>
          <w:tcPr>
            <w:tcW w:w="1083" w:type="dxa"/>
          </w:tcPr>
          <w:p w:rsidR="00F873D5" w:rsidRDefault="00F873D5" w:rsidP="00302C71">
            <w:r>
              <w:t xml:space="preserve">   1393</w:t>
            </w:r>
          </w:p>
        </w:tc>
        <w:tc>
          <w:tcPr>
            <w:tcW w:w="1073" w:type="dxa"/>
          </w:tcPr>
          <w:p w:rsidR="00F873D5" w:rsidRDefault="00F873D5" w:rsidP="00302C71">
            <w:r>
              <w:t xml:space="preserve">     0</w:t>
            </w:r>
          </w:p>
        </w:tc>
        <w:tc>
          <w:tcPr>
            <w:tcW w:w="1037" w:type="dxa"/>
          </w:tcPr>
          <w:p w:rsidR="00F873D5" w:rsidRDefault="00F873D5" w:rsidP="00302C71">
            <w:r>
              <w:t xml:space="preserve">     0</w:t>
            </w:r>
          </w:p>
        </w:tc>
        <w:tc>
          <w:tcPr>
            <w:tcW w:w="1568" w:type="dxa"/>
          </w:tcPr>
          <w:p w:rsidR="00F873D5" w:rsidRDefault="00F873D5" w:rsidP="00302C71">
            <w:r>
              <w:t xml:space="preserve">      5 из 9</w:t>
            </w:r>
          </w:p>
        </w:tc>
        <w:tc>
          <w:tcPr>
            <w:tcW w:w="980" w:type="dxa"/>
          </w:tcPr>
          <w:p w:rsidR="00F873D5" w:rsidRDefault="00F873D5" w:rsidP="00302C71"/>
        </w:tc>
      </w:tr>
      <w:tr w:rsidR="00F873D5" w:rsidTr="00F873D5">
        <w:tc>
          <w:tcPr>
            <w:tcW w:w="625" w:type="dxa"/>
          </w:tcPr>
          <w:p w:rsidR="00F873D5" w:rsidRDefault="00F873D5" w:rsidP="00302C71">
            <w:r>
              <w:t>2</w:t>
            </w:r>
          </w:p>
          <w:p w:rsidR="00F873D5" w:rsidRDefault="00F873D5" w:rsidP="00302C71"/>
        </w:tc>
        <w:tc>
          <w:tcPr>
            <w:tcW w:w="2474" w:type="dxa"/>
          </w:tcPr>
          <w:p w:rsidR="00F873D5" w:rsidRPr="00B500D6" w:rsidRDefault="00F873D5" w:rsidP="00302C71">
            <w:pPr>
              <w:rPr>
                <w:sz w:val="28"/>
                <w:szCs w:val="28"/>
              </w:rPr>
            </w:pPr>
            <w:proofErr w:type="spellStart"/>
            <w:r w:rsidRPr="00B500D6">
              <w:rPr>
                <w:sz w:val="28"/>
                <w:szCs w:val="28"/>
              </w:rPr>
              <w:t>Ларионовский</w:t>
            </w:r>
            <w:proofErr w:type="spellEnd"/>
            <w:r w:rsidRPr="00B500D6">
              <w:rPr>
                <w:sz w:val="28"/>
                <w:szCs w:val="28"/>
              </w:rPr>
              <w:t xml:space="preserve"> С.</w:t>
            </w:r>
          </w:p>
        </w:tc>
        <w:tc>
          <w:tcPr>
            <w:tcW w:w="731" w:type="dxa"/>
          </w:tcPr>
          <w:p w:rsidR="00F873D5" w:rsidRDefault="00F873D5" w:rsidP="00302C71">
            <w:r>
              <w:t xml:space="preserve">   4</w:t>
            </w:r>
          </w:p>
        </w:tc>
        <w:tc>
          <w:tcPr>
            <w:tcW w:w="1083" w:type="dxa"/>
          </w:tcPr>
          <w:p w:rsidR="00F873D5" w:rsidRDefault="00F873D5" w:rsidP="00302C71">
            <w:r>
              <w:t xml:space="preserve">   1150</w:t>
            </w:r>
          </w:p>
        </w:tc>
        <w:tc>
          <w:tcPr>
            <w:tcW w:w="1073" w:type="dxa"/>
          </w:tcPr>
          <w:p w:rsidR="00F873D5" w:rsidRDefault="00F873D5" w:rsidP="00302C71">
            <w:r>
              <w:t xml:space="preserve">     1</w:t>
            </w:r>
          </w:p>
        </w:tc>
        <w:tc>
          <w:tcPr>
            <w:tcW w:w="1037" w:type="dxa"/>
          </w:tcPr>
          <w:p w:rsidR="00F873D5" w:rsidRDefault="00F873D5" w:rsidP="00302C71">
            <w:r>
              <w:t xml:space="preserve">     1</w:t>
            </w:r>
          </w:p>
        </w:tc>
        <w:tc>
          <w:tcPr>
            <w:tcW w:w="1568" w:type="dxa"/>
          </w:tcPr>
          <w:p w:rsidR="00F873D5" w:rsidRDefault="00F873D5" w:rsidP="00302C71">
            <w:r>
              <w:t xml:space="preserve">      4 из 8</w:t>
            </w:r>
          </w:p>
        </w:tc>
        <w:tc>
          <w:tcPr>
            <w:tcW w:w="980" w:type="dxa"/>
          </w:tcPr>
          <w:p w:rsidR="00F873D5" w:rsidRDefault="00F873D5" w:rsidP="00302C71"/>
        </w:tc>
      </w:tr>
      <w:tr w:rsidR="00F873D5" w:rsidTr="00F873D5">
        <w:tc>
          <w:tcPr>
            <w:tcW w:w="625" w:type="dxa"/>
          </w:tcPr>
          <w:p w:rsidR="00F873D5" w:rsidRDefault="00F873D5" w:rsidP="00302C71">
            <w:r>
              <w:t>3</w:t>
            </w:r>
          </w:p>
          <w:p w:rsidR="00F873D5" w:rsidRDefault="00F873D5" w:rsidP="00302C71"/>
        </w:tc>
        <w:tc>
          <w:tcPr>
            <w:tcW w:w="2474" w:type="dxa"/>
          </w:tcPr>
          <w:p w:rsidR="00F873D5" w:rsidRPr="00B500D6" w:rsidRDefault="00F873D5" w:rsidP="00302C71">
            <w:pPr>
              <w:rPr>
                <w:sz w:val="28"/>
                <w:szCs w:val="28"/>
              </w:rPr>
            </w:pPr>
            <w:r w:rsidRPr="00B500D6">
              <w:rPr>
                <w:sz w:val="28"/>
                <w:szCs w:val="28"/>
              </w:rPr>
              <w:t>Степанова А.</w:t>
            </w:r>
          </w:p>
        </w:tc>
        <w:tc>
          <w:tcPr>
            <w:tcW w:w="731" w:type="dxa"/>
          </w:tcPr>
          <w:p w:rsidR="00F873D5" w:rsidRDefault="00F873D5" w:rsidP="00302C71">
            <w:r>
              <w:t xml:space="preserve">   3</w:t>
            </w:r>
          </w:p>
        </w:tc>
        <w:tc>
          <w:tcPr>
            <w:tcW w:w="1083" w:type="dxa"/>
          </w:tcPr>
          <w:p w:rsidR="00F873D5" w:rsidRDefault="00F873D5" w:rsidP="00302C71">
            <w:r>
              <w:t xml:space="preserve">   1350</w:t>
            </w:r>
          </w:p>
        </w:tc>
        <w:tc>
          <w:tcPr>
            <w:tcW w:w="1073" w:type="dxa"/>
          </w:tcPr>
          <w:p w:rsidR="00F873D5" w:rsidRDefault="00F873D5" w:rsidP="00302C71">
            <w:r>
              <w:t xml:space="preserve">    0,5</w:t>
            </w:r>
          </w:p>
        </w:tc>
        <w:tc>
          <w:tcPr>
            <w:tcW w:w="1037" w:type="dxa"/>
          </w:tcPr>
          <w:p w:rsidR="00F873D5" w:rsidRDefault="00F873D5" w:rsidP="00302C71">
            <w:r>
              <w:t xml:space="preserve">    1,5</w:t>
            </w:r>
          </w:p>
        </w:tc>
        <w:tc>
          <w:tcPr>
            <w:tcW w:w="1568" w:type="dxa"/>
          </w:tcPr>
          <w:p w:rsidR="00F873D5" w:rsidRDefault="00F873D5" w:rsidP="00302C71">
            <w:r>
              <w:t xml:space="preserve">     4,5 из 9</w:t>
            </w:r>
          </w:p>
        </w:tc>
        <w:tc>
          <w:tcPr>
            <w:tcW w:w="980" w:type="dxa"/>
          </w:tcPr>
          <w:p w:rsidR="00F873D5" w:rsidRDefault="00F873D5" w:rsidP="00302C71"/>
        </w:tc>
      </w:tr>
      <w:tr w:rsidR="00F873D5" w:rsidTr="00F873D5">
        <w:tc>
          <w:tcPr>
            <w:tcW w:w="625" w:type="dxa"/>
          </w:tcPr>
          <w:p w:rsidR="00F873D5" w:rsidRDefault="00F873D5" w:rsidP="00302C71">
            <w:r>
              <w:t>4</w:t>
            </w:r>
          </w:p>
          <w:p w:rsidR="00F873D5" w:rsidRDefault="00F873D5" w:rsidP="00302C71"/>
        </w:tc>
        <w:tc>
          <w:tcPr>
            <w:tcW w:w="2474" w:type="dxa"/>
          </w:tcPr>
          <w:p w:rsidR="00F873D5" w:rsidRPr="00B500D6" w:rsidRDefault="00F873D5" w:rsidP="00302C71">
            <w:pPr>
              <w:rPr>
                <w:sz w:val="28"/>
                <w:szCs w:val="28"/>
              </w:rPr>
            </w:pPr>
            <w:r w:rsidRPr="00B500D6">
              <w:rPr>
                <w:sz w:val="28"/>
                <w:szCs w:val="28"/>
              </w:rPr>
              <w:t>Сидоренко М.</w:t>
            </w:r>
          </w:p>
        </w:tc>
        <w:tc>
          <w:tcPr>
            <w:tcW w:w="731" w:type="dxa"/>
          </w:tcPr>
          <w:p w:rsidR="00F873D5" w:rsidRDefault="00F873D5" w:rsidP="00302C71">
            <w:r>
              <w:t xml:space="preserve">   4</w:t>
            </w:r>
          </w:p>
        </w:tc>
        <w:tc>
          <w:tcPr>
            <w:tcW w:w="1083" w:type="dxa"/>
          </w:tcPr>
          <w:p w:rsidR="00F873D5" w:rsidRDefault="00F873D5" w:rsidP="00302C71">
            <w:r>
              <w:t xml:space="preserve">   1070</w:t>
            </w:r>
          </w:p>
        </w:tc>
        <w:tc>
          <w:tcPr>
            <w:tcW w:w="1073" w:type="dxa"/>
          </w:tcPr>
          <w:p w:rsidR="00F873D5" w:rsidRDefault="00F873D5" w:rsidP="00302C71">
            <w:r>
              <w:t xml:space="preserve">     1</w:t>
            </w:r>
          </w:p>
        </w:tc>
        <w:tc>
          <w:tcPr>
            <w:tcW w:w="1037" w:type="dxa"/>
          </w:tcPr>
          <w:p w:rsidR="00F873D5" w:rsidRDefault="00F873D5" w:rsidP="00302C71">
            <w:r>
              <w:t xml:space="preserve">    2,5</w:t>
            </w:r>
          </w:p>
        </w:tc>
        <w:tc>
          <w:tcPr>
            <w:tcW w:w="1568" w:type="dxa"/>
          </w:tcPr>
          <w:p w:rsidR="00F873D5" w:rsidRDefault="00F873D5" w:rsidP="00302C71">
            <w:r>
              <w:t xml:space="preserve">     3,5 из 9</w:t>
            </w:r>
          </w:p>
        </w:tc>
        <w:tc>
          <w:tcPr>
            <w:tcW w:w="980" w:type="dxa"/>
          </w:tcPr>
          <w:p w:rsidR="00F873D5" w:rsidRDefault="00F873D5" w:rsidP="00302C71"/>
        </w:tc>
      </w:tr>
      <w:tr w:rsidR="00F873D5" w:rsidTr="00F873D5">
        <w:tc>
          <w:tcPr>
            <w:tcW w:w="625" w:type="dxa"/>
          </w:tcPr>
          <w:p w:rsidR="00F873D5" w:rsidRDefault="00F873D5" w:rsidP="00302C71">
            <w:r>
              <w:t>5</w:t>
            </w:r>
          </w:p>
          <w:p w:rsidR="00F873D5" w:rsidRDefault="00F873D5" w:rsidP="00302C71"/>
        </w:tc>
        <w:tc>
          <w:tcPr>
            <w:tcW w:w="2474" w:type="dxa"/>
          </w:tcPr>
          <w:p w:rsidR="00F873D5" w:rsidRPr="00B500D6" w:rsidRDefault="00F873D5" w:rsidP="00302C71">
            <w:pPr>
              <w:rPr>
                <w:sz w:val="28"/>
                <w:szCs w:val="28"/>
              </w:rPr>
            </w:pPr>
            <w:proofErr w:type="spellStart"/>
            <w:r w:rsidRPr="00B500D6">
              <w:rPr>
                <w:sz w:val="28"/>
                <w:szCs w:val="28"/>
              </w:rPr>
              <w:t>Ратков</w:t>
            </w:r>
            <w:proofErr w:type="spellEnd"/>
            <w:r w:rsidRPr="00B500D6">
              <w:rPr>
                <w:sz w:val="28"/>
                <w:szCs w:val="28"/>
              </w:rPr>
              <w:t xml:space="preserve"> А.</w:t>
            </w:r>
          </w:p>
        </w:tc>
        <w:tc>
          <w:tcPr>
            <w:tcW w:w="731" w:type="dxa"/>
          </w:tcPr>
          <w:p w:rsidR="00F873D5" w:rsidRDefault="00F873D5" w:rsidP="00302C71">
            <w:r>
              <w:t xml:space="preserve">   2</w:t>
            </w:r>
          </w:p>
        </w:tc>
        <w:tc>
          <w:tcPr>
            <w:tcW w:w="1083" w:type="dxa"/>
          </w:tcPr>
          <w:p w:rsidR="00F873D5" w:rsidRDefault="00F873D5" w:rsidP="00302C71">
            <w:r>
              <w:t xml:space="preserve">   1593</w:t>
            </w:r>
          </w:p>
        </w:tc>
        <w:tc>
          <w:tcPr>
            <w:tcW w:w="1073" w:type="dxa"/>
          </w:tcPr>
          <w:p w:rsidR="00F873D5" w:rsidRDefault="00F873D5" w:rsidP="00302C71">
            <w:r>
              <w:t xml:space="preserve">    0,5</w:t>
            </w:r>
          </w:p>
        </w:tc>
        <w:tc>
          <w:tcPr>
            <w:tcW w:w="1037" w:type="dxa"/>
          </w:tcPr>
          <w:p w:rsidR="00F873D5" w:rsidRDefault="00F873D5" w:rsidP="00302C71">
            <w:r>
              <w:t xml:space="preserve">     3</w:t>
            </w:r>
          </w:p>
        </w:tc>
        <w:tc>
          <w:tcPr>
            <w:tcW w:w="1568" w:type="dxa"/>
          </w:tcPr>
          <w:p w:rsidR="00F873D5" w:rsidRDefault="00F873D5" w:rsidP="00302C71">
            <w:r>
              <w:t xml:space="preserve">      5 из 9</w:t>
            </w:r>
          </w:p>
        </w:tc>
        <w:tc>
          <w:tcPr>
            <w:tcW w:w="980" w:type="dxa"/>
          </w:tcPr>
          <w:p w:rsidR="00F873D5" w:rsidRDefault="00F873D5" w:rsidP="00302C71"/>
        </w:tc>
      </w:tr>
      <w:tr w:rsidR="00F873D5" w:rsidTr="00F873D5">
        <w:tc>
          <w:tcPr>
            <w:tcW w:w="625" w:type="dxa"/>
          </w:tcPr>
          <w:p w:rsidR="00F873D5" w:rsidRDefault="00F873D5" w:rsidP="00302C71">
            <w:r>
              <w:t>6</w:t>
            </w:r>
          </w:p>
          <w:p w:rsidR="00F873D5" w:rsidRDefault="00F873D5" w:rsidP="00302C71"/>
        </w:tc>
        <w:tc>
          <w:tcPr>
            <w:tcW w:w="2474" w:type="dxa"/>
          </w:tcPr>
          <w:p w:rsidR="00F873D5" w:rsidRPr="00B500D6" w:rsidRDefault="00F873D5" w:rsidP="00302C71">
            <w:pPr>
              <w:rPr>
                <w:sz w:val="28"/>
                <w:szCs w:val="28"/>
              </w:rPr>
            </w:pPr>
            <w:r w:rsidRPr="00B500D6">
              <w:rPr>
                <w:sz w:val="28"/>
                <w:szCs w:val="28"/>
              </w:rPr>
              <w:t>Боровский С.</w:t>
            </w:r>
          </w:p>
        </w:tc>
        <w:tc>
          <w:tcPr>
            <w:tcW w:w="731" w:type="dxa"/>
          </w:tcPr>
          <w:p w:rsidR="00F873D5" w:rsidRDefault="00F873D5" w:rsidP="00302C71">
            <w:r>
              <w:t xml:space="preserve">   1</w:t>
            </w:r>
          </w:p>
        </w:tc>
        <w:tc>
          <w:tcPr>
            <w:tcW w:w="1083" w:type="dxa"/>
          </w:tcPr>
          <w:p w:rsidR="00F873D5" w:rsidRDefault="00F873D5" w:rsidP="00302C71">
            <w:r>
              <w:t xml:space="preserve">   1815</w:t>
            </w:r>
          </w:p>
        </w:tc>
        <w:tc>
          <w:tcPr>
            <w:tcW w:w="1073" w:type="dxa"/>
          </w:tcPr>
          <w:p w:rsidR="00F873D5" w:rsidRDefault="00F873D5" w:rsidP="00302C71">
            <w:r>
              <w:t xml:space="preserve">     1</w:t>
            </w:r>
          </w:p>
        </w:tc>
        <w:tc>
          <w:tcPr>
            <w:tcW w:w="1037" w:type="dxa"/>
          </w:tcPr>
          <w:p w:rsidR="00F873D5" w:rsidRDefault="00F873D5" w:rsidP="00302C71">
            <w:r>
              <w:t xml:space="preserve">     4</w:t>
            </w:r>
          </w:p>
        </w:tc>
        <w:tc>
          <w:tcPr>
            <w:tcW w:w="1568" w:type="dxa"/>
          </w:tcPr>
          <w:p w:rsidR="00F873D5" w:rsidRDefault="00F873D5" w:rsidP="00302C71">
            <w:r>
              <w:t xml:space="preserve">      6 из 9</w:t>
            </w:r>
          </w:p>
        </w:tc>
        <w:tc>
          <w:tcPr>
            <w:tcW w:w="980" w:type="dxa"/>
          </w:tcPr>
          <w:p w:rsidR="00F873D5" w:rsidRDefault="00F873D5" w:rsidP="00302C71"/>
        </w:tc>
      </w:tr>
      <w:tr w:rsidR="00F873D5" w:rsidTr="00F873D5">
        <w:tc>
          <w:tcPr>
            <w:tcW w:w="625" w:type="dxa"/>
          </w:tcPr>
          <w:p w:rsidR="00F873D5" w:rsidRDefault="00F873D5" w:rsidP="00302C71">
            <w:r>
              <w:t>7</w:t>
            </w:r>
          </w:p>
          <w:p w:rsidR="00F873D5" w:rsidRDefault="00F873D5" w:rsidP="00302C71"/>
        </w:tc>
        <w:tc>
          <w:tcPr>
            <w:tcW w:w="2474" w:type="dxa"/>
          </w:tcPr>
          <w:p w:rsidR="00F873D5" w:rsidRPr="00B500D6" w:rsidRDefault="00F873D5" w:rsidP="00302C71">
            <w:pPr>
              <w:rPr>
                <w:sz w:val="28"/>
                <w:szCs w:val="28"/>
              </w:rPr>
            </w:pPr>
            <w:proofErr w:type="spellStart"/>
            <w:r w:rsidRPr="00B500D6">
              <w:rPr>
                <w:sz w:val="28"/>
                <w:szCs w:val="28"/>
              </w:rPr>
              <w:t>Лимаренков</w:t>
            </w:r>
            <w:proofErr w:type="spellEnd"/>
            <w:r w:rsidRPr="00B500D6">
              <w:rPr>
                <w:sz w:val="28"/>
                <w:szCs w:val="28"/>
              </w:rPr>
              <w:t xml:space="preserve"> К.</w:t>
            </w:r>
          </w:p>
        </w:tc>
        <w:tc>
          <w:tcPr>
            <w:tcW w:w="731" w:type="dxa"/>
          </w:tcPr>
          <w:p w:rsidR="00F873D5" w:rsidRDefault="00F873D5" w:rsidP="00302C71">
            <w:r>
              <w:t xml:space="preserve">   2</w:t>
            </w:r>
          </w:p>
        </w:tc>
        <w:tc>
          <w:tcPr>
            <w:tcW w:w="1083" w:type="dxa"/>
          </w:tcPr>
          <w:p w:rsidR="00F873D5" w:rsidRDefault="00F873D5" w:rsidP="00302C71">
            <w:r>
              <w:t xml:space="preserve">   1640</w:t>
            </w:r>
          </w:p>
        </w:tc>
        <w:tc>
          <w:tcPr>
            <w:tcW w:w="1073" w:type="dxa"/>
          </w:tcPr>
          <w:p w:rsidR="00F873D5" w:rsidRDefault="00F873D5" w:rsidP="00302C71">
            <w:r>
              <w:t xml:space="preserve">     1</w:t>
            </w:r>
          </w:p>
        </w:tc>
        <w:tc>
          <w:tcPr>
            <w:tcW w:w="1037" w:type="dxa"/>
          </w:tcPr>
          <w:p w:rsidR="00F873D5" w:rsidRDefault="00F873D5" w:rsidP="00302C71">
            <w:r>
              <w:t xml:space="preserve">     5</w:t>
            </w:r>
          </w:p>
        </w:tc>
        <w:tc>
          <w:tcPr>
            <w:tcW w:w="1568" w:type="dxa"/>
          </w:tcPr>
          <w:p w:rsidR="00F873D5" w:rsidRDefault="00F873D5" w:rsidP="00302C71">
            <w:r>
              <w:t xml:space="preserve">      6 из 9</w:t>
            </w:r>
          </w:p>
        </w:tc>
        <w:tc>
          <w:tcPr>
            <w:tcW w:w="980" w:type="dxa"/>
          </w:tcPr>
          <w:p w:rsidR="00F873D5" w:rsidRDefault="00F873D5" w:rsidP="00302C71"/>
        </w:tc>
      </w:tr>
      <w:tr w:rsidR="00F873D5" w:rsidTr="00F873D5">
        <w:tc>
          <w:tcPr>
            <w:tcW w:w="625" w:type="dxa"/>
          </w:tcPr>
          <w:p w:rsidR="00F873D5" w:rsidRDefault="00F873D5" w:rsidP="00302C71">
            <w:r>
              <w:t>8</w:t>
            </w:r>
          </w:p>
          <w:p w:rsidR="00F873D5" w:rsidRDefault="00F873D5" w:rsidP="00302C71"/>
        </w:tc>
        <w:tc>
          <w:tcPr>
            <w:tcW w:w="2474" w:type="dxa"/>
          </w:tcPr>
          <w:p w:rsidR="00F873D5" w:rsidRPr="00B500D6" w:rsidRDefault="00F873D5" w:rsidP="00302C71">
            <w:pPr>
              <w:rPr>
                <w:sz w:val="28"/>
                <w:szCs w:val="28"/>
              </w:rPr>
            </w:pPr>
            <w:r w:rsidRPr="00B500D6">
              <w:rPr>
                <w:sz w:val="28"/>
                <w:szCs w:val="28"/>
              </w:rPr>
              <w:t>Шагалов В.</w:t>
            </w:r>
          </w:p>
        </w:tc>
        <w:tc>
          <w:tcPr>
            <w:tcW w:w="731" w:type="dxa"/>
          </w:tcPr>
          <w:p w:rsidR="00F873D5" w:rsidRDefault="00F873D5" w:rsidP="00302C71">
            <w:r>
              <w:t xml:space="preserve">   2</w:t>
            </w:r>
          </w:p>
        </w:tc>
        <w:tc>
          <w:tcPr>
            <w:tcW w:w="1083" w:type="dxa"/>
          </w:tcPr>
          <w:p w:rsidR="00F873D5" w:rsidRDefault="00F873D5" w:rsidP="00302C71">
            <w:r>
              <w:t xml:space="preserve">   1640</w:t>
            </w:r>
          </w:p>
        </w:tc>
        <w:tc>
          <w:tcPr>
            <w:tcW w:w="1073" w:type="dxa"/>
          </w:tcPr>
          <w:p w:rsidR="00F873D5" w:rsidRDefault="00F873D5" w:rsidP="00302C71">
            <w:r>
              <w:t xml:space="preserve">    0,5</w:t>
            </w:r>
          </w:p>
        </w:tc>
        <w:tc>
          <w:tcPr>
            <w:tcW w:w="1037" w:type="dxa"/>
          </w:tcPr>
          <w:p w:rsidR="00F873D5" w:rsidRDefault="00F873D5" w:rsidP="00302C71">
            <w:r>
              <w:t xml:space="preserve">    5,5</w:t>
            </w:r>
          </w:p>
        </w:tc>
        <w:tc>
          <w:tcPr>
            <w:tcW w:w="1568" w:type="dxa"/>
          </w:tcPr>
          <w:p w:rsidR="00F873D5" w:rsidRDefault="00F873D5" w:rsidP="00302C71">
            <w:r>
              <w:t xml:space="preserve">     6,5 из 9</w:t>
            </w:r>
          </w:p>
        </w:tc>
        <w:tc>
          <w:tcPr>
            <w:tcW w:w="980" w:type="dxa"/>
          </w:tcPr>
          <w:p w:rsidR="00F873D5" w:rsidRDefault="00F873D5" w:rsidP="00302C71"/>
        </w:tc>
      </w:tr>
      <w:tr w:rsidR="00F873D5" w:rsidTr="00F873D5">
        <w:tc>
          <w:tcPr>
            <w:tcW w:w="625" w:type="dxa"/>
          </w:tcPr>
          <w:p w:rsidR="00F873D5" w:rsidRDefault="00F873D5" w:rsidP="00302C71">
            <w:r>
              <w:t>9</w:t>
            </w:r>
          </w:p>
          <w:p w:rsidR="00F873D5" w:rsidRDefault="00F873D5" w:rsidP="00302C71"/>
        </w:tc>
        <w:tc>
          <w:tcPr>
            <w:tcW w:w="2474" w:type="dxa"/>
          </w:tcPr>
          <w:p w:rsidR="00F873D5" w:rsidRPr="00B500D6" w:rsidRDefault="00F873D5" w:rsidP="00302C71">
            <w:pPr>
              <w:rPr>
                <w:sz w:val="28"/>
                <w:szCs w:val="28"/>
              </w:rPr>
            </w:pPr>
            <w:r>
              <w:t xml:space="preserve"> </w:t>
            </w:r>
            <w:r w:rsidRPr="00B500D6">
              <w:rPr>
                <w:sz w:val="28"/>
                <w:szCs w:val="28"/>
              </w:rPr>
              <w:t xml:space="preserve">Токарев С. </w:t>
            </w:r>
          </w:p>
        </w:tc>
        <w:tc>
          <w:tcPr>
            <w:tcW w:w="731" w:type="dxa"/>
          </w:tcPr>
          <w:p w:rsidR="00F873D5" w:rsidRDefault="00F873D5" w:rsidP="00302C71">
            <w:r>
              <w:t xml:space="preserve">   2</w:t>
            </w:r>
          </w:p>
        </w:tc>
        <w:tc>
          <w:tcPr>
            <w:tcW w:w="1083" w:type="dxa"/>
          </w:tcPr>
          <w:p w:rsidR="00F873D5" w:rsidRDefault="00F873D5" w:rsidP="00302C71">
            <w:r>
              <w:t xml:space="preserve">   1640</w:t>
            </w:r>
          </w:p>
        </w:tc>
        <w:tc>
          <w:tcPr>
            <w:tcW w:w="1073" w:type="dxa"/>
          </w:tcPr>
          <w:p w:rsidR="00F873D5" w:rsidRDefault="00F873D5" w:rsidP="00302C71">
            <w:r>
              <w:t xml:space="preserve">     1</w:t>
            </w:r>
          </w:p>
        </w:tc>
        <w:tc>
          <w:tcPr>
            <w:tcW w:w="1037" w:type="dxa"/>
          </w:tcPr>
          <w:p w:rsidR="00F873D5" w:rsidRDefault="00F873D5" w:rsidP="00302C71">
            <w:r>
              <w:t xml:space="preserve">    6,5</w:t>
            </w:r>
          </w:p>
        </w:tc>
        <w:tc>
          <w:tcPr>
            <w:tcW w:w="1568" w:type="dxa"/>
          </w:tcPr>
          <w:p w:rsidR="00F873D5" w:rsidRDefault="00F873D5" w:rsidP="00302C71">
            <w:r>
              <w:t xml:space="preserve">     6,5 из 9</w:t>
            </w:r>
          </w:p>
        </w:tc>
        <w:tc>
          <w:tcPr>
            <w:tcW w:w="980" w:type="dxa"/>
          </w:tcPr>
          <w:p w:rsidR="00F873D5" w:rsidRDefault="00F873D5" w:rsidP="00302C71"/>
        </w:tc>
      </w:tr>
    </w:tbl>
    <w:p w:rsidR="008866B8" w:rsidRDefault="008866B8" w:rsidP="00302C71"/>
    <w:p w:rsidR="008866B8" w:rsidRPr="002D5BE4" w:rsidRDefault="008866B8" w:rsidP="008866B8">
      <w:pPr>
        <w:rPr>
          <w:sz w:val="28"/>
          <w:szCs w:val="28"/>
        </w:rPr>
      </w:pPr>
    </w:p>
    <w:p w:rsidR="005A48B9" w:rsidRPr="002D5BE4" w:rsidRDefault="00B500D6" w:rsidP="008866B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="008866B8" w:rsidRPr="002D5BE4">
        <w:rPr>
          <w:sz w:val="28"/>
          <w:szCs w:val="28"/>
        </w:rPr>
        <w:t>Новый рейтинг:</w:t>
      </w:r>
      <w:r>
        <w:rPr>
          <w:sz w:val="28"/>
          <w:szCs w:val="28"/>
        </w:rPr>
        <w:t xml:space="preserve"> 1511</w:t>
      </w:r>
    </w:p>
    <w:sectPr w:rsidR="005A48B9" w:rsidRPr="002D5BE4" w:rsidSect="00615B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noPunctuationKerning/>
  <w:characterSpacingControl w:val="doNotCompress"/>
  <w:compat/>
  <w:rsids>
    <w:rsidRoot w:val="00315CF2"/>
    <w:rsid w:val="000C37DA"/>
    <w:rsid w:val="000F160E"/>
    <w:rsid w:val="00202F4C"/>
    <w:rsid w:val="00262B14"/>
    <w:rsid w:val="002D5BE4"/>
    <w:rsid w:val="00302C71"/>
    <w:rsid w:val="00315CF2"/>
    <w:rsid w:val="003228D4"/>
    <w:rsid w:val="00417CC4"/>
    <w:rsid w:val="0042788D"/>
    <w:rsid w:val="005A48B9"/>
    <w:rsid w:val="00615BCE"/>
    <w:rsid w:val="00716424"/>
    <w:rsid w:val="007521F4"/>
    <w:rsid w:val="007F1D7F"/>
    <w:rsid w:val="00813DA4"/>
    <w:rsid w:val="008866B8"/>
    <w:rsid w:val="008A0C2B"/>
    <w:rsid w:val="008D0E19"/>
    <w:rsid w:val="00913086"/>
    <w:rsid w:val="009776C8"/>
    <w:rsid w:val="0099377D"/>
    <w:rsid w:val="00A1214D"/>
    <w:rsid w:val="00A55077"/>
    <w:rsid w:val="00A94E64"/>
    <w:rsid w:val="00AE2FF6"/>
    <w:rsid w:val="00B500D6"/>
    <w:rsid w:val="00BB4810"/>
    <w:rsid w:val="00BD284A"/>
    <w:rsid w:val="00D16321"/>
    <w:rsid w:val="00DB42AD"/>
    <w:rsid w:val="00DD3665"/>
    <w:rsid w:val="00E1287C"/>
    <w:rsid w:val="00E3756B"/>
    <w:rsid w:val="00F56970"/>
    <w:rsid w:val="00F87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BC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2C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\Documents\&#1050;&#1072;&#1088;&#1090;&#1086;&#1095;&#1082;&#1072;%20&#1091;&#1095;&#1072;&#1089;&#1090;&#1085;&#1080;&#1082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2F5077-FDBD-4F81-A302-EC972D86A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Карточка участника.dotx</Template>
  <TotalTime>2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 детского творчества Юго – Западного окружного управления образования</vt:lpstr>
    </vt:vector>
  </TitlesOfParts>
  <Company/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 детского творчества Юго – Западного окружного управления образования</dc:title>
  <dc:creator>Чесноков</dc:creator>
  <cp:lastModifiedBy>МАГ</cp:lastModifiedBy>
  <cp:revision>2</cp:revision>
  <dcterms:created xsi:type="dcterms:W3CDTF">2012-09-02T11:32:00Z</dcterms:created>
  <dcterms:modified xsi:type="dcterms:W3CDTF">2012-09-02T11:32:00Z</dcterms:modified>
</cp:coreProperties>
</file>